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2C745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BURTON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C7455" w:rsidRDefault="002C745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7455" w:rsidRDefault="002C745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7455" w:rsidRDefault="002C745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Loddon, Norfolk,</w:t>
      </w:r>
    </w:p>
    <w:p w:rsidR="002C7455" w:rsidRDefault="002C745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Ralph Ramsey(q.v.).</w:t>
      </w:r>
    </w:p>
    <w:p w:rsidR="002C7455" w:rsidRDefault="002C745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21-201)</w:t>
      </w:r>
    </w:p>
    <w:p w:rsidR="002C7455" w:rsidRDefault="002C745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7455" w:rsidRDefault="002C745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7455" w:rsidRPr="002C7455" w:rsidRDefault="002C745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  <w:bookmarkStart w:id="0" w:name="_GoBack"/>
      <w:bookmarkEnd w:id="0"/>
    </w:p>
    <w:sectPr w:rsidR="002C7455" w:rsidRPr="002C74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455" w:rsidRDefault="002C7455" w:rsidP="00564E3C">
      <w:pPr>
        <w:spacing w:after="0" w:line="240" w:lineRule="auto"/>
      </w:pPr>
      <w:r>
        <w:separator/>
      </w:r>
    </w:p>
  </w:endnote>
  <w:endnote w:type="continuationSeparator" w:id="0">
    <w:p w:rsidR="002C7455" w:rsidRDefault="002C745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C7455">
      <w:rPr>
        <w:rFonts w:ascii="Times New Roman" w:hAnsi="Times New Roman" w:cs="Times New Roman"/>
        <w:noProof/>
        <w:sz w:val="24"/>
        <w:szCs w:val="24"/>
      </w:rPr>
      <w:t>21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455" w:rsidRDefault="002C7455" w:rsidP="00564E3C">
      <w:pPr>
        <w:spacing w:after="0" w:line="240" w:lineRule="auto"/>
      </w:pPr>
      <w:r>
        <w:separator/>
      </w:r>
    </w:p>
  </w:footnote>
  <w:footnote w:type="continuationSeparator" w:id="0">
    <w:p w:rsidR="002C7455" w:rsidRDefault="002C745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455"/>
    <w:rsid w:val="002C745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418B1"/>
  <w15:chartTrackingRefBased/>
  <w15:docId w15:val="{638EA0A3-3E32-4177-B74A-B38358F39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2016-01-21T20:20:00Z</dcterms:created>
  <dcterms:modified xsi:type="dcterms:W3CDTF">2016-01-21T20:23:00Z</dcterms:modified>
</cp:coreProperties>
</file>